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6A9" w:rsidRDefault="00C866A9" w:rsidP="00C86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TSG-RAN5 Meeting #104</w:t>
      </w:r>
      <w:r>
        <w:rPr>
          <w:b/>
          <w:i/>
          <w:noProof/>
          <w:sz w:val="28"/>
        </w:rPr>
        <w:tab/>
        <w:t>R5-24xxxx</w:t>
      </w:r>
    </w:p>
    <w:p w:rsidR="00AF1545" w:rsidRPr="00CB269C" w:rsidRDefault="00C866A9" w:rsidP="00C866A9">
      <w:pPr>
        <w:pStyle w:val="CRCoverPage"/>
        <w:tabs>
          <w:tab w:val="right" w:pos="9639"/>
        </w:tabs>
        <w:spacing w:after="18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154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AF154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154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54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545" w:rsidRDefault="00836CA1">
            <w:pPr>
              <w:pStyle w:val="CRCoverPage"/>
              <w:spacing w:after="0"/>
              <w:ind w:left="100"/>
            </w:pPr>
            <w:r>
              <w:t>PRD21 CDS:</w:t>
            </w:r>
            <w:r w:rsidR="00CB269C" w:rsidRPr="00CB269C">
              <w:t xml:space="preserve"> </w:t>
            </w:r>
            <w:r w:rsidR="00C866A9">
              <w:t xml:space="preserve">EN-DC FR1 </w:t>
            </w:r>
            <w:r w:rsidR="0042702B" w:rsidRPr="0042702B">
              <w:t>DC_2A-</w:t>
            </w:r>
            <w:r w:rsidR="004018F9">
              <w:t>2</w:t>
            </w:r>
            <w:r w:rsidR="0042702B" w:rsidRPr="0042702B">
              <w:t>A-66A_n</w:t>
            </w:r>
            <w:r w:rsidR="004018F9">
              <w:t>66</w:t>
            </w:r>
            <w:r w:rsidR="0042702B" w:rsidRPr="0042702B">
              <w:t>A</w:t>
            </w:r>
            <w:r w:rsidR="00602A33">
              <w:t xml:space="preserve"> and </w:t>
            </w:r>
            <w:r w:rsidR="00602A33" w:rsidRPr="00602A33">
              <w:t>DC_2A-66A_n</w:t>
            </w:r>
            <w:r w:rsidR="004018F9">
              <w:t>66</w:t>
            </w:r>
            <w:r w:rsidR="00602A33" w:rsidRPr="00602A33">
              <w:t>A</w:t>
            </w:r>
            <w:r w:rsidR="00CB269C" w:rsidRPr="00CB269C">
              <w:t xml:space="preserve"> with PC3</w:t>
            </w:r>
          </w:p>
        </w:tc>
      </w:tr>
      <w:tr w:rsidR="00AF154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154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AF1545" w:rsidRDefault="00CB269C">
            <w:pPr>
              <w:pStyle w:val="CRCoverPage"/>
              <w:spacing w:after="0"/>
              <w:ind w:left="100"/>
            </w:pPr>
            <w:r w:rsidRPr="00CB269C">
              <w:t>Bureau Veritas ADT</w:t>
            </w:r>
            <w:r w:rsidR="0042702B">
              <w:t xml:space="preserve">, </w:t>
            </w:r>
            <w:proofErr w:type="spellStart"/>
            <w:r w:rsidR="0042702B">
              <w:t>Sporton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545" w:rsidRDefault="00CB269C">
            <w:pPr>
              <w:pStyle w:val="CRCoverPage"/>
              <w:spacing w:after="0"/>
              <w:ind w:left="100"/>
            </w:pPr>
            <w:r w:rsidRPr="00CB269C">
              <w:t>2024-0</w:t>
            </w:r>
            <w:r w:rsidR="00C866A9">
              <w:t>8</w:t>
            </w:r>
            <w:r w:rsidRPr="00CB269C">
              <w:t>-</w:t>
            </w:r>
            <w:r w:rsidR="00C866A9">
              <w:t>23</w:t>
            </w:r>
          </w:p>
        </w:tc>
      </w:tr>
    </w:tbl>
    <w:p w:rsidR="00AF1545" w:rsidRDefault="00AF154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154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AF1545" w:rsidRDefault="00836C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602A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CB26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602A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836CA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02A33" w:rsidRDefault="00602A33" w:rsidP="00602A33">
            <w:pPr>
              <w:pStyle w:val="CRCoverPage"/>
              <w:spacing w:after="0"/>
              <w:rPr>
                <w:caps/>
              </w:rPr>
            </w:pPr>
            <w:r w:rsidRPr="00C866A9">
              <w:rPr>
                <w:caps/>
              </w:rPr>
              <w:t xml:space="preserve">EN-DC FR1 </w:t>
            </w:r>
            <w:r w:rsidR="004018F9" w:rsidRPr="004018F9">
              <w:t>DC_2A-2A-66A_n66A</w:t>
            </w:r>
            <w:r>
              <w:t>/</w:t>
            </w:r>
            <w:r w:rsidRPr="0042702B">
              <w:t>DC_</w:t>
            </w:r>
            <w:r>
              <w:t>2</w:t>
            </w:r>
            <w:r w:rsidRPr="0042702B">
              <w:t>A_n</w:t>
            </w:r>
            <w:r w:rsidR="004018F9">
              <w:t>66</w:t>
            </w:r>
            <w:r w:rsidRPr="0042702B">
              <w:t>A</w:t>
            </w:r>
            <w:r w:rsidRPr="00C866A9">
              <w:t xml:space="preserve"> with PC3</w:t>
            </w:r>
          </w:p>
          <w:p w:rsidR="00602A33" w:rsidRDefault="00602A33">
            <w:pPr>
              <w:pStyle w:val="CRCoverPage"/>
              <w:spacing w:after="0"/>
              <w:rPr>
                <w:caps/>
              </w:rPr>
            </w:pPr>
            <w:r w:rsidRPr="00C866A9">
              <w:rPr>
                <w:caps/>
              </w:rPr>
              <w:t xml:space="preserve">EN-DC FR1 </w:t>
            </w:r>
            <w:r w:rsidR="004018F9" w:rsidRPr="004018F9">
              <w:t>DC_2A-2A-66A_n66A</w:t>
            </w:r>
            <w:r>
              <w:t>/</w:t>
            </w:r>
            <w:r w:rsidRPr="0042702B">
              <w:t>DC_66A_n</w:t>
            </w:r>
            <w:r w:rsidR="004018F9">
              <w:t>66</w:t>
            </w:r>
            <w:r w:rsidRPr="0042702B">
              <w:t>A</w:t>
            </w:r>
            <w:r w:rsidRPr="00C866A9">
              <w:t xml:space="preserve"> with PC3</w:t>
            </w:r>
          </w:p>
          <w:p w:rsidR="00AF1545" w:rsidRDefault="00C866A9">
            <w:pPr>
              <w:pStyle w:val="CRCoverPage"/>
              <w:spacing w:after="0"/>
            </w:pPr>
            <w:r w:rsidRPr="00C866A9">
              <w:rPr>
                <w:caps/>
              </w:rPr>
              <w:t xml:space="preserve">EN-DC FR1 </w:t>
            </w:r>
            <w:r w:rsidR="0042702B" w:rsidRPr="0042702B">
              <w:t>DC_2A-66A_n</w:t>
            </w:r>
            <w:r w:rsidR="004018F9">
              <w:t>66</w:t>
            </w:r>
            <w:r w:rsidR="0042702B" w:rsidRPr="0042702B">
              <w:t>A</w:t>
            </w:r>
            <w:r w:rsidR="0042702B">
              <w:t>/</w:t>
            </w:r>
            <w:r w:rsidR="0042702B" w:rsidRPr="0042702B">
              <w:t>DC_</w:t>
            </w:r>
            <w:r w:rsidR="004018F9">
              <w:t>2</w:t>
            </w:r>
            <w:r w:rsidR="0042702B" w:rsidRPr="0042702B">
              <w:t>A_n</w:t>
            </w:r>
            <w:r w:rsidR="004018F9">
              <w:t>66</w:t>
            </w:r>
            <w:r w:rsidR="0042702B" w:rsidRPr="0042702B">
              <w:t>A</w:t>
            </w:r>
            <w:r w:rsidRPr="00C866A9">
              <w:t xml:space="preserve"> with PC3</w:t>
            </w:r>
          </w:p>
          <w:p w:rsidR="004018F9" w:rsidRPr="00C866A9" w:rsidRDefault="004018F9">
            <w:pPr>
              <w:pStyle w:val="CRCoverPage"/>
              <w:spacing w:after="0"/>
              <w:rPr>
                <w:caps/>
              </w:rPr>
            </w:pPr>
            <w:r w:rsidRPr="00C866A9">
              <w:rPr>
                <w:caps/>
              </w:rPr>
              <w:t xml:space="preserve">EN-DC FR1 </w:t>
            </w:r>
            <w:r w:rsidRPr="0042702B">
              <w:t>DC_2A-66A_n</w:t>
            </w:r>
            <w:r>
              <w:t>66</w:t>
            </w:r>
            <w:r w:rsidRPr="0042702B">
              <w:t>A</w:t>
            </w:r>
            <w:r>
              <w:t>/</w:t>
            </w:r>
            <w:r w:rsidRPr="0042702B">
              <w:t>DC_66A_n</w:t>
            </w:r>
            <w:r>
              <w:t>66</w:t>
            </w:r>
            <w:r w:rsidRPr="0042702B">
              <w:t>A</w:t>
            </w:r>
            <w:r w:rsidRPr="00C866A9">
              <w:t xml:space="preserve"> with PC3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154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1545" w:rsidRDefault="00836CA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AF1545" w:rsidRDefault="00836CA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F1545" w:rsidRDefault="00836CA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</w:pPr>
          </w:p>
        </w:tc>
      </w:tr>
      <w:tr w:rsidR="00AF154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5" w:rsidRDefault="00AF1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AF1545" w:rsidRDefault="00AF1545">
      <w:pPr>
        <w:pStyle w:val="CRCoverPage"/>
        <w:rPr>
          <w:lang w:val="en-US"/>
        </w:rPr>
      </w:pPr>
      <w:bookmarkStart w:id="1" w:name="_GoBack"/>
      <w:bookmarkEnd w:id="0"/>
      <w:bookmarkEnd w:id="1"/>
    </w:p>
    <w:sectPr w:rsidR="00AF154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794" w:rsidRDefault="00011794">
      <w:pPr>
        <w:spacing w:after="0"/>
      </w:pPr>
      <w:r>
        <w:separator/>
      </w:r>
    </w:p>
  </w:endnote>
  <w:endnote w:type="continuationSeparator" w:id="0">
    <w:p w:rsidR="00011794" w:rsidRDefault="000117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545" w:rsidRDefault="00836C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794" w:rsidRDefault="00011794">
      <w:pPr>
        <w:spacing w:after="0"/>
      </w:pPr>
      <w:r>
        <w:separator/>
      </w:r>
    </w:p>
  </w:footnote>
  <w:footnote w:type="continuationSeparator" w:id="0">
    <w:p w:rsidR="00011794" w:rsidRDefault="000117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545" w:rsidRDefault="00AF1545">
    <w:pPr>
      <w:pStyle w:val="Header"/>
    </w:pPr>
  </w:p>
  <w:p w:rsidR="00AF1545" w:rsidRDefault="00AF1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1794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18F9"/>
    <w:rsid w:val="00403EC3"/>
    <w:rsid w:val="00407535"/>
    <w:rsid w:val="004076BC"/>
    <w:rsid w:val="004129AD"/>
    <w:rsid w:val="004178E6"/>
    <w:rsid w:val="00421168"/>
    <w:rsid w:val="004251DB"/>
    <w:rsid w:val="0042702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2A33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5226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6CA1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55F4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545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66A9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B269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0448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B7596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6C7A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EA08D"/>
  <w15:docId w15:val="{9B1DC524-D4B8-4428-A892-99A641A2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735A5-CB19-4FB7-997E-4212DB91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130</Words>
  <Characters>742</Characters>
  <Application>Microsoft Office Word</Application>
  <DocSecurity>0</DocSecurity>
  <Lines>6</Lines>
  <Paragraphs>1</Paragraphs>
  <ScaleCrop>false</ScaleCrop>
  <Company>ETSI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Amy TAO</cp:lastModifiedBy>
  <cp:revision>13</cp:revision>
  <cp:lastPrinted>2020-02-05T15:54:00Z</cp:lastPrinted>
  <dcterms:created xsi:type="dcterms:W3CDTF">2022-09-02T09:30:00Z</dcterms:created>
  <dcterms:modified xsi:type="dcterms:W3CDTF">2024-08-08T07:41:00Z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